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A60" w:rsidRDefault="00690A60" w:rsidP="00690A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#111</w:t>
      </w:r>
      <w:r>
        <w:rPr>
          <w:b/>
          <w:i/>
          <w:noProof/>
          <w:sz w:val="28"/>
        </w:rPr>
        <w:tab/>
        <w:t>R2-200</w:t>
      </w:r>
      <w:r w:rsidR="00B114AA">
        <w:rPr>
          <w:rFonts w:hint="eastAsia"/>
          <w:b/>
          <w:i/>
          <w:noProof/>
          <w:sz w:val="28"/>
          <w:lang w:eastAsia="zh-CN"/>
        </w:rPr>
        <w:t>6599</w:t>
      </w:r>
    </w:p>
    <w:p w:rsidR="00690A60" w:rsidRDefault="00690A60" w:rsidP="00690A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0A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26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0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0A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8A265F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0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0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330">
            <w:pPr>
              <w:pStyle w:val="CRCoverPage"/>
              <w:spacing w:after="0"/>
              <w:ind w:left="100"/>
              <w:rPr>
                <w:noProof/>
              </w:rPr>
            </w:pPr>
            <w:r w:rsidRPr="00805330">
              <w:t>Left issues on inter-RAT CBR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A60" w:rsidTr="00547111">
        <w:tc>
          <w:tcPr>
            <w:tcW w:w="1843" w:type="dxa"/>
            <w:tcBorders>
              <w:left w:val="single" w:sz="4" w:space="0" w:color="auto"/>
            </w:tcBorders>
          </w:tcPr>
          <w:p w:rsidR="00690A60" w:rsidRDefault="00690A60" w:rsidP="00690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0A60" w:rsidRDefault="00690A60" w:rsidP="0069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2F190E">
              <w:rPr>
                <w:noProof/>
              </w:rPr>
              <w:t xml:space="preserve">, </w:t>
            </w:r>
            <w:r w:rsidR="002F190E" w:rsidRPr="002F190E">
              <w:rPr>
                <w:noProof/>
              </w:rPr>
              <w:t>Samsung</w:t>
            </w:r>
          </w:p>
        </w:tc>
      </w:tr>
      <w:tr w:rsidR="00690A60" w:rsidTr="00547111">
        <w:tc>
          <w:tcPr>
            <w:tcW w:w="1843" w:type="dxa"/>
            <w:tcBorders>
              <w:left w:val="single" w:sz="4" w:space="0" w:color="auto"/>
            </w:tcBorders>
          </w:tcPr>
          <w:p w:rsidR="00690A60" w:rsidRDefault="00690A60" w:rsidP="00690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0A60" w:rsidRDefault="00690A60" w:rsidP="0069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0A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0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459" w:rsidRDefault="00345459" w:rsidP="00E92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enc</w:t>
            </w:r>
            <w:r w:rsidR="00E50FD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psulated RRC Reconfiguration for inter-RAT sidelink, a joint failure/success handling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5459" w:rsidRDefault="00345459" w:rsidP="00E92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5.3.5.5, clarify that besides the SCG configuration, the enc</w:t>
            </w:r>
            <w:r w:rsidR="00E50FD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psulated RRC Reconfiguration for inter-RAT sidelink would also be considered in the joint failure/success handling.</w:t>
            </w:r>
          </w:p>
          <w:p w:rsidR="00690A60" w:rsidRDefault="00690A60" w:rsidP="00690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90A60" w:rsidRDefault="00690A60" w:rsidP="00690A6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690A60" w:rsidRDefault="00690A60" w:rsidP="00690A6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690A60" w:rsidRDefault="00690A60" w:rsidP="00690A6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Inter-RAT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</w:t>
            </w:r>
            <w:r w:rsidR="002363EF">
              <w:rPr>
                <w:rFonts w:eastAsia="Malgun Gothic"/>
              </w:rPr>
              <w:t>configuration</w:t>
            </w:r>
          </w:p>
          <w:p w:rsidR="00690A60" w:rsidRDefault="00690A60" w:rsidP="00690A60">
            <w:pPr>
              <w:pStyle w:val="CRCoverPage"/>
              <w:spacing w:after="0"/>
              <w:rPr>
                <w:rFonts w:eastAsia="Malgun Gothic"/>
              </w:rPr>
            </w:pPr>
          </w:p>
          <w:p w:rsidR="00690A60" w:rsidRDefault="00690A60" w:rsidP="00690A6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690A60" w:rsidRDefault="00690A60" w:rsidP="00690A60">
            <w:pPr>
              <w:pStyle w:val="CRCoverPage"/>
              <w:spacing w:after="0"/>
              <w:rPr>
                <w:u w:val="single"/>
              </w:rPr>
            </w:pPr>
          </w:p>
          <w:p w:rsidR="00690A60" w:rsidRPr="00596740" w:rsidRDefault="00690A60" w:rsidP="00690A60">
            <w:pPr>
              <w:pStyle w:val="CRCoverPage"/>
              <w:numPr>
                <w:ilvl w:val="0"/>
                <w:numId w:val="4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345459">
              <w:rPr>
                <w:rFonts w:eastAsia="Malgun Gothic"/>
              </w:rPr>
              <w:t xml:space="preserve">there </w:t>
            </w:r>
            <w:r w:rsidR="00E50FDA">
              <w:rPr>
                <w:rFonts w:eastAsia="Malgun Gothic"/>
              </w:rPr>
              <w:t>are</w:t>
            </w:r>
            <w:r w:rsidR="00345459">
              <w:rPr>
                <w:rFonts w:eastAsia="Malgun Gothic"/>
              </w:rPr>
              <w:t xml:space="preserve"> no inter-operability issues since </w:t>
            </w:r>
            <w:r w:rsidR="00854772">
              <w:rPr>
                <w:rFonts w:eastAsia="Malgun Gothic"/>
              </w:rPr>
              <w:t>the consequence is just UE would trigger re-establishment even when only the enc</w:t>
            </w:r>
            <w:r w:rsidR="00E50FDA">
              <w:rPr>
                <w:rFonts w:eastAsia="Malgun Gothic"/>
              </w:rPr>
              <w:t>apsulat</w:t>
            </w:r>
            <w:r w:rsidR="00854772">
              <w:rPr>
                <w:rFonts w:eastAsia="Malgun Gothic"/>
              </w:rPr>
              <w:t>ed RRC Reconfiguration message fails to comply with.</w:t>
            </w:r>
          </w:p>
          <w:p w:rsidR="00690A60" w:rsidRDefault="00690A60" w:rsidP="00690A60">
            <w:pPr>
              <w:pStyle w:val="CRCoverPage"/>
              <w:numPr>
                <w:ilvl w:val="0"/>
                <w:numId w:val="4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854772">
              <w:rPr>
                <w:rFonts w:eastAsia="Malgun Gothic"/>
              </w:rPr>
              <w:t>network may fail to know whether the encapsulated RRC Reconfiguration message fails/succeeds to comply with by the UE</w:t>
            </w:r>
            <w:r w:rsidR="00E92BB7">
              <w:rPr>
                <w:rFonts w:eastAsia="Malgun Gothic"/>
              </w:rPr>
              <w:t>, if the UE comply with the outer RRC Reconfiguration but not the inner one, yet did not trigger a re-</w:t>
            </w:r>
            <w:proofErr w:type="gramStart"/>
            <w:r w:rsidR="00E92BB7">
              <w:rPr>
                <w:rFonts w:eastAsia="Malgun Gothic"/>
              </w:rPr>
              <w:t>establishment.</w:t>
            </w:r>
            <w:r w:rsidR="00854772">
              <w:rPr>
                <w:rFonts w:eastAsia="Malgun Gothic"/>
              </w:rPr>
              <w:t>.</w:t>
            </w:r>
            <w:proofErr w:type="gram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459" w:rsidRDefault="00345459" w:rsidP="00E92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whether a joint failure/success handling </w:t>
            </w:r>
            <w:r>
              <w:rPr>
                <w:rFonts w:hint="eastAsia"/>
                <w:noProof/>
                <w:lang w:eastAsia="zh-CN"/>
              </w:rPr>
              <w:t>would</w:t>
            </w:r>
            <w:r>
              <w:rPr>
                <w:noProof/>
                <w:lang w:eastAsia="zh-CN"/>
              </w:rPr>
              <w:t xml:space="preserve"> be used for the enc</w:t>
            </w:r>
            <w:r w:rsidR="00E50FD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psulated RRC Reconfiguration for inter-RAT sidelink.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0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0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0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05330" w:rsidRDefault="00805330" w:rsidP="00805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805330">
        <w:rPr>
          <w:rFonts w:hint="eastAsia"/>
          <w:i/>
          <w:noProof/>
          <w:lang w:eastAsia="zh-CN"/>
        </w:rPr>
        <w:lastRenderedPageBreak/>
        <w:t>S</w:t>
      </w:r>
      <w:r w:rsidRPr="00805330">
        <w:rPr>
          <w:i/>
          <w:noProof/>
          <w:lang w:eastAsia="zh-CN"/>
        </w:rPr>
        <w:t>tart Change</w:t>
      </w:r>
    </w:p>
    <w:p w:rsidR="00805330" w:rsidRPr="00CB7EC4" w:rsidRDefault="00805330" w:rsidP="00805330">
      <w:pPr>
        <w:pStyle w:val="4"/>
      </w:pPr>
      <w:bookmarkStart w:id="3" w:name="_Toc20486800"/>
      <w:bookmarkStart w:id="4" w:name="_Toc29342092"/>
      <w:bookmarkStart w:id="5" w:name="_Toc29343231"/>
      <w:bookmarkStart w:id="6" w:name="_Toc36566482"/>
      <w:bookmarkStart w:id="7" w:name="_Toc36809891"/>
      <w:bookmarkStart w:id="8" w:name="_Toc36846255"/>
      <w:bookmarkStart w:id="9" w:name="_Toc36938908"/>
      <w:bookmarkStart w:id="10" w:name="_Toc37081887"/>
      <w:bookmarkStart w:id="11" w:name="_Toc46480513"/>
      <w:bookmarkStart w:id="12" w:name="_Toc46481747"/>
      <w:bookmarkStart w:id="13" w:name="_Toc46482981"/>
      <w:r w:rsidRPr="00CB7EC4">
        <w:t>5.3.5.5</w:t>
      </w:r>
      <w:r w:rsidRPr="00CB7EC4">
        <w:tab/>
        <w:t>Reconfiguration failure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05330" w:rsidRPr="00CB7EC4" w:rsidRDefault="00805330" w:rsidP="00805330">
      <w:r w:rsidRPr="00CB7EC4">
        <w:t>The UE shall:</w:t>
      </w:r>
    </w:p>
    <w:p w:rsidR="00805330" w:rsidRPr="00CB7EC4" w:rsidRDefault="00805330" w:rsidP="00805330">
      <w:pPr>
        <w:pStyle w:val="B1"/>
      </w:pPr>
      <w:r w:rsidRPr="00CB7EC4">
        <w:t>1&gt;</w:t>
      </w:r>
      <w:r w:rsidRPr="00CB7EC4">
        <w:tab/>
        <w:t xml:space="preserve">if the UE is unable to comply with (part of) the configuration included in the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</w:t>
      </w:r>
      <w:r w:rsidRPr="00CB7EC4">
        <w:rPr>
          <w:lang w:eastAsia="zh-CN"/>
        </w:rPr>
        <w:t xml:space="preserve"> or if the upper layers indicate </w:t>
      </w:r>
      <w:r w:rsidRPr="00CB7EC4">
        <w:t xml:space="preserve">that the </w:t>
      </w:r>
      <w:proofErr w:type="spellStart"/>
      <w:r w:rsidRPr="00CB7EC4">
        <w:rPr>
          <w:i/>
        </w:rPr>
        <w:t>nas</w:t>
      </w:r>
      <w:proofErr w:type="spellEnd"/>
      <w:r w:rsidRPr="00CB7EC4">
        <w:rPr>
          <w:i/>
        </w:rPr>
        <w:t>-Container</w:t>
      </w:r>
      <w:r w:rsidRPr="00CB7EC4">
        <w:t xml:space="preserve"> is invalid:</w:t>
      </w:r>
    </w:p>
    <w:p w:rsidR="00805330" w:rsidRPr="00CB7EC4" w:rsidRDefault="00805330" w:rsidP="00805330">
      <w:pPr>
        <w:pStyle w:val="B2"/>
      </w:pPr>
      <w:r w:rsidRPr="00CB7EC4">
        <w:t>2&gt;</w:t>
      </w:r>
      <w:r w:rsidRPr="00CB7EC4">
        <w:tab/>
        <w:t xml:space="preserve">continue using the configuration used prior to the reception of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message;</w:t>
      </w:r>
    </w:p>
    <w:p w:rsidR="00805330" w:rsidRPr="00CB7EC4" w:rsidRDefault="00805330" w:rsidP="00805330">
      <w:pPr>
        <w:pStyle w:val="B2"/>
      </w:pPr>
      <w:r w:rsidRPr="00CB7EC4">
        <w:t>2&gt;</w:t>
      </w:r>
      <w:r w:rsidRPr="00CB7EC4">
        <w:tab/>
        <w:t>if the UE is in NE-DC:</w:t>
      </w:r>
    </w:p>
    <w:p w:rsidR="00805330" w:rsidRPr="00CB7EC4" w:rsidRDefault="00805330" w:rsidP="00805330">
      <w:pPr>
        <w:pStyle w:val="B3"/>
      </w:pPr>
      <w:r w:rsidRPr="00CB7EC4">
        <w:t>3&gt;</w:t>
      </w:r>
      <w:r w:rsidRPr="00CB7EC4">
        <w:tab/>
        <w:t>perform the actions as specified in TS 38.331 [82], clause 5.3.7;</w:t>
      </w:r>
    </w:p>
    <w:p w:rsidR="00805330" w:rsidRPr="00CB7EC4" w:rsidRDefault="00805330" w:rsidP="00805330">
      <w:pPr>
        <w:pStyle w:val="B2"/>
      </w:pPr>
      <w:r w:rsidRPr="00CB7EC4">
        <w:t>2&gt;</w:t>
      </w:r>
      <w:r w:rsidRPr="00CB7EC4">
        <w:tab/>
        <w:t>else if security has not been activated:</w:t>
      </w:r>
    </w:p>
    <w:p w:rsidR="00805330" w:rsidRPr="00CB7EC4" w:rsidRDefault="00805330" w:rsidP="00805330">
      <w:pPr>
        <w:pStyle w:val="B3"/>
      </w:pPr>
      <w:r w:rsidRPr="00CB7EC4">
        <w:t>3&gt;</w:t>
      </w:r>
      <w:r w:rsidRPr="00CB7EC4">
        <w:tab/>
        <w:t>perform the actions upon leaving RRC_CONNECTED as specified in 5.3.12, with release cause other;</w:t>
      </w:r>
    </w:p>
    <w:p w:rsidR="00805330" w:rsidRPr="00CB7EC4" w:rsidRDefault="00805330" w:rsidP="00805330">
      <w:pPr>
        <w:pStyle w:val="B2"/>
      </w:pPr>
      <w:r w:rsidRPr="00CB7EC4">
        <w:t>2&gt;</w:t>
      </w:r>
      <w:r w:rsidRPr="00CB7EC4">
        <w:tab/>
        <w:t>else:</w:t>
      </w:r>
    </w:p>
    <w:p w:rsidR="00805330" w:rsidRPr="00CB7EC4" w:rsidRDefault="00805330" w:rsidP="00805330">
      <w:pPr>
        <w:pStyle w:val="B3"/>
      </w:pPr>
      <w:r w:rsidRPr="00CB7EC4">
        <w:t>3&gt;</w:t>
      </w:r>
      <w:r w:rsidRPr="00CB7EC4">
        <w:tab/>
        <w:t>initiate the connection re-establishment procedure as specified in 5.3.7, upon which the connection reconfiguration procedure ends;</w:t>
      </w:r>
    </w:p>
    <w:p w:rsidR="00805330" w:rsidRPr="00CB7EC4" w:rsidRDefault="00805330" w:rsidP="00805330">
      <w:pPr>
        <w:pStyle w:val="NO"/>
      </w:pPr>
      <w:r w:rsidRPr="00CB7EC4">
        <w:t>NOTE 1:</w:t>
      </w:r>
      <w:r w:rsidRPr="00CB7EC4">
        <w:tab/>
        <w:t xml:space="preserve">The UE may apply above failure handling also in case the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 causes a protocol error for which the generic error handling as defined in 5.7 specifies that the UE shall ignore the message.</w:t>
      </w:r>
    </w:p>
    <w:p w:rsidR="00805330" w:rsidRPr="00CB7EC4" w:rsidRDefault="00805330" w:rsidP="00805330">
      <w:pPr>
        <w:pStyle w:val="NO"/>
      </w:pPr>
      <w:r w:rsidRPr="00CB7EC4">
        <w:t>NOTE 2:</w:t>
      </w:r>
      <w:r w:rsidRPr="00CB7EC4">
        <w:tab/>
        <w:t>If the UE is unable to comply with part of the configuration, it does not apply any part of the configuration, i.e. there is no partial success/ failure.</w:t>
      </w:r>
    </w:p>
    <w:p w:rsidR="00805330" w:rsidRPr="00CB7EC4" w:rsidRDefault="00805330" w:rsidP="00805330">
      <w:pPr>
        <w:pStyle w:val="NO"/>
      </w:pPr>
      <w:r w:rsidRPr="00CB7EC4">
        <w:t>NOTE 3:</w:t>
      </w:r>
      <w:r w:rsidRPr="00CB7EC4">
        <w:tab/>
        <w:t xml:space="preserve">The compliance also covers the NR </w:t>
      </w:r>
      <w:ins w:id="14" w:author="OPPO (Qianxi)" w:date="2020-07-28T15:52:00Z">
        <w:r w:rsidR="00626D25">
          <w:t>SCG</w:t>
        </w:r>
      </w:ins>
      <w:ins w:id="15" w:author="OPPO (Qianxi)" w:date="2020-07-28T15:53:00Z">
        <w:r w:rsidR="00626D25">
          <w:t xml:space="preserve"> </w:t>
        </w:r>
      </w:ins>
      <w:r w:rsidRPr="00CB7EC4">
        <w:t xml:space="preserve">configuration carried within octet strings e.g. field </w:t>
      </w:r>
      <w:r w:rsidRPr="00CB7EC4">
        <w:rPr>
          <w:i/>
        </w:rPr>
        <w:t>nr-</w:t>
      </w:r>
      <w:proofErr w:type="spellStart"/>
      <w:r w:rsidRPr="00CB7EC4">
        <w:rPr>
          <w:i/>
        </w:rPr>
        <w:t>SecondaryCellGroupConfig</w:t>
      </w:r>
      <w:proofErr w:type="spellEnd"/>
      <w:ins w:id="16" w:author="OPPO (Qianxi)" w:date="2020-07-28T15:51:00Z">
        <w:r w:rsidR="00626D25">
          <w:t xml:space="preserve">, and NR </w:t>
        </w:r>
        <w:proofErr w:type="spellStart"/>
        <w:r w:rsidR="00626D25">
          <w:t>sidelink</w:t>
        </w:r>
        <w:proofErr w:type="spellEnd"/>
        <w:r w:rsidR="00626D25">
          <w:t xml:space="preserve"> configuration carried within octet strings e.g., field </w:t>
        </w:r>
      </w:ins>
      <w:proofErr w:type="spellStart"/>
      <w:ins w:id="17" w:author="OPPO (Qianxi)" w:date="2020-07-28T15:52:00Z">
        <w:r w:rsidR="00626D25" w:rsidRPr="00626D25">
          <w:rPr>
            <w:i/>
            <w:rPrChange w:id="18" w:author="OPPO (Qianxi)" w:date="2020-07-28T15:52:00Z">
              <w:rPr/>
            </w:rPrChange>
          </w:rPr>
          <w:t>sl-ConfigDedicatedNR</w:t>
        </w:r>
      </w:ins>
      <w:proofErr w:type="spellEnd"/>
      <w:r w:rsidRPr="00CB7EC4">
        <w:t>. I.e. the failure behaviour defined also applies in case the UE cannot comply with the NR configuration or with the combination of (parts of) the LTE and NR configurations.</w:t>
      </w:r>
    </w:p>
    <w:p w:rsidR="00805330" w:rsidRPr="00730659" w:rsidRDefault="00805330">
      <w:pPr>
        <w:rPr>
          <w:noProof/>
          <w:lang w:eastAsia="zh-CN"/>
        </w:rPr>
      </w:pPr>
    </w:p>
    <w:p w:rsidR="00805330" w:rsidRPr="00805330" w:rsidRDefault="00805330" w:rsidP="00805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805330">
        <w:rPr>
          <w:rFonts w:hint="eastAsia"/>
          <w:i/>
          <w:noProof/>
          <w:lang w:eastAsia="zh-CN"/>
        </w:rPr>
        <w:t>E</w:t>
      </w:r>
      <w:r w:rsidRPr="00805330">
        <w:rPr>
          <w:i/>
          <w:noProof/>
          <w:lang w:eastAsia="zh-CN"/>
        </w:rPr>
        <w:t>nd of Change</w:t>
      </w:r>
    </w:p>
    <w:p w:rsidR="00805330" w:rsidRDefault="00805330">
      <w:pPr>
        <w:rPr>
          <w:noProof/>
          <w:lang w:eastAsia="zh-CN"/>
        </w:rPr>
      </w:pPr>
    </w:p>
    <w:p w:rsidR="00805330" w:rsidRDefault="00805330">
      <w:pPr>
        <w:rPr>
          <w:noProof/>
          <w:lang w:eastAsia="zh-CN"/>
        </w:rPr>
      </w:pPr>
    </w:p>
    <w:sectPr w:rsidR="008053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EB9" w:rsidRDefault="00236EB9">
      <w:r>
        <w:separator/>
      </w:r>
    </w:p>
  </w:endnote>
  <w:endnote w:type="continuationSeparator" w:id="0">
    <w:p w:rsidR="00236EB9" w:rsidRDefault="0023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EB9" w:rsidRDefault="00236EB9">
      <w:r>
        <w:separator/>
      </w:r>
    </w:p>
  </w:footnote>
  <w:footnote w:type="continuationSeparator" w:id="0">
    <w:p w:rsidR="00236EB9" w:rsidRDefault="0023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A60" w:rsidRDefault="00690A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A60" w:rsidRDefault="00690A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A60" w:rsidRDefault="00690A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A60" w:rsidRDefault="00690A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3612C"/>
    <w:multiLevelType w:val="hybridMultilevel"/>
    <w:tmpl w:val="F3245884"/>
    <w:lvl w:ilvl="0" w:tplc="3BA8E7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4BD"/>
    <w:multiLevelType w:val="hybridMultilevel"/>
    <w:tmpl w:val="6106A3E4"/>
    <w:lvl w:ilvl="0" w:tplc="6A68AA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A12A58"/>
    <w:multiLevelType w:val="hybridMultilevel"/>
    <w:tmpl w:val="F0A48A38"/>
    <w:lvl w:ilvl="0" w:tplc="29B0B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0Nzc3MDexNDIxNDdX0lEKTi0uzszPAykwqQUAfXQ3bSwAAAA="/>
  </w:docVars>
  <w:rsids>
    <w:rsidRoot w:val="00022E4A"/>
    <w:rsid w:val="00022E4A"/>
    <w:rsid w:val="000314AB"/>
    <w:rsid w:val="000A02CB"/>
    <w:rsid w:val="000A6394"/>
    <w:rsid w:val="000B7FED"/>
    <w:rsid w:val="000C038A"/>
    <w:rsid w:val="000C6598"/>
    <w:rsid w:val="00145D43"/>
    <w:rsid w:val="001506FA"/>
    <w:rsid w:val="00192C46"/>
    <w:rsid w:val="001A08B3"/>
    <w:rsid w:val="001A7B60"/>
    <w:rsid w:val="001B52F0"/>
    <w:rsid w:val="001B6ACB"/>
    <w:rsid w:val="001B7A65"/>
    <w:rsid w:val="001E41F3"/>
    <w:rsid w:val="002363EF"/>
    <w:rsid w:val="00236EB9"/>
    <w:rsid w:val="0026004D"/>
    <w:rsid w:val="002640DD"/>
    <w:rsid w:val="00275D12"/>
    <w:rsid w:val="00284FEB"/>
    <w:rsid w:val="002860C4"/>
    <w:rsid w:val="002B5741"/>
    <w:rsid w:val="002F190E"/>
    <w:rsid w:val="00305409"/>
    <w:rsid w:val="0034545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D25"/>
    <w:rsid w:val="00690A60"/>
    <w:rsid w:val="00695808"/>
    <w:rsid w:val="006B46FB"/>
    <w:rsid w:val="006E21FB"/>
    <w:rsid w:val="00730659"/>
    <w:rsid w:val="00792342"/>
    <w:rsid w:val="007977A8"/>
    <w:rsid w:val="007B512A"/>
    <w:rsid w:val="007C2097"/>
    <w:rsid w:val="007D6A07"/>
    <w:rsid w:val="007E589D"/>
    <w:rsid w:val="007F7259"/>
    <w:rsid w:val="008040A8"/>
    <w:rsid w:val="00805330"/>
    <w:rsid w:val="008279FA"/>
    <w:rsid w:val="00854772"/>
    <w:rsid w:val="008626E7"/>
    <w:rsid w:val="00870EE7"/>
    <w:rsid w:val="008863B9"/>
    <w:rsid w:val="008A265F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B7B"/>
    <w:rsid w:val="00A246B6"/>
    <w:rsid w:val="00A47E70"/>
    <w:rsid w:val="00A50CF0"/>
    <w:rsid w:val="00A7671C"/>
    <w:rsid w:val="00AA2CBC"/>
    <w:rsid w:val="00AC5820"/>
    <w:rsid w:val="00AD1CD8"/>
    <w:rsid w:val="00B114AA"/>
    <w:rsid w:val="00B258BB"/>
    <w:rsid w:val="00B67B97"/>
    <w:rsid w:val="00B93D0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D4E"/>
    <w:rsid w:val="00D03F9A"/>
    <w:rsid w:val="00D06D51"/>
    <w:rsid w:val="00D24991"/>
    <w:rsid w:val="00D50255"/>
    <w:rsid w:val="00D66520"/>
    <w:rsid w:val="00DA46E6"/>
    <w:rsid w:val="00DE34CF"/>
    <w:rsid w:val="00E13F3D"/>
    <w:rsid w:val="00E34898"/>
    <w:rsid w:val="00E50FDA"/>
    <w:rsid w:val="00E749AA"/>
    <w:rsid w:val="00E92BB7"/>
    <w:rsid w:val="00EB09B7"/>
    <w:rsid w:val="00EE7D7C"/>
    <w:rsid w:val="00EF2394"/>
    <w:rsid w:val="00F25D98"/>
    <w:rsid w:val="00F300FB"/>
    <w:rsid w:val="00F957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310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053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53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33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0533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0533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053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0533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5330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690A6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90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C32CF-EAF0-4A5A-A704-D6C3CFA4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7</cp:revision>
  <cp:lastPrinted>1899-12-31T23:00:00Z</cp:lastPrinted>
  <dcterms:created xsi:type="dcterms:W3CDTF">2020-08-05T00:14:00Z</dcterms:created>
  <dcterms:modified xsi:type="dcterms:W3CDTF">2020-08-06T01:50:00Z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